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C97B7" w14:textId="77777777" w:rsidR="005E302C" w:rsidRDefault="005E302C" w:rsidP="005E3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DOMELTON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0DA51F3A" w14:textId="77777777" w:rsidR="005E302C" w:rsidRDefault="005E302C" w:rsidP="005E302C">
      <w:pPr>
        <w:rPr>
          <w:rFonts w:ascii="Times New Roman" w:hAnsi="Times New Roman" w:cs="Times New Roman"/>
          <w:sz w:val="24"/>
          <w:szCs w:val="24"/>
        </w:rPr>
      </w:pPr>
    </w:p>
    <w:p w14:paraId="12AB9C16" w14:textId="77777777" w:rsidR="005E302C" w:rsidRDefault="005E302C" w:rsidP="005E302C">
      <w:pPr>
        <w:rPr>
          <w:rFonts w:ascii="Times New Roman" w:hAnsi="Times New Roman" w:cs="Times New Roman"/>
          <w:sz w:val="24"/>
          <w:szCs w:val="24"/>
        </w:rPr>
      </w:pPr>
    </w:p>
    <w:p w14:paraId="5C8FAB51" w14:textId="77777777" w:rsidR="005E302C" w:rsidRDefault="005E302C" w:rsidP="005E3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EAC2C87" w14:textId="77777777" w:rsidR="005E302C" w:rsidRDefault="005E302C" w:rsidP="005E3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7E34F24F" w14:textId="77777777" w:rsidR="005E302C" w:rsidRDefault="005E302C" w:rsidP="005E3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Herefordshire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5040B48A" w14:textId="77777777" w:rsidR="005E302C" w:rsidRDefault="005E302C" w:rsidP="005E302C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5D5AE514" w14:textId="77777777" w:rsidR="005E302C" w:rsidRDefault="005E302C" w:rsidP="005E302C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03130D08" w14:textId="77777777" w:rsidR="005E302C" w:rsidRDefault="005E302C" w:rsidP="005E302C">
      <w:pPr>
        <w:rPr>
          <w:rFonts w:ascii="Times New Roman" w:hAnsi="Times New Roman" w:cs="Times New Roman"/>
          <w:sz w:val="24"/>
          <w:szCs w:val="24"/>
        </w:rPr>
      </w:pPr>
    </w:p>
    <w:p w14:paraId="0CE79A71" w14:textId="77777777" w:rsidR="005E302C" w:rsidRDefault="005E302C" w:rsidP="005E302C">
      <w:pPr>
        <w:rPr>
          <w:rFonts w:ascii="Times New Roman" w:hAnsi="Times New Roman" w:cs="Times New Roman"/>
          <w:sz w:val="24"/>
          <w:szCs w:val="24"/>
        </w:rPr>
      </w:pPr>
    </w:p>
    <w:p w14:paraId="2C1C8CD0" w14:textId="77777777" w:rsidR="005E302C" w:rsidRDefault="005E302C" w:rsidP="005E3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2021</w:t>
      </w:r>
    </w:p>
    <w:p w14:paraId="5AF602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1F07E" w14:textId="77777777" w:rsidR="005E302C" w:rsidRDefault="005E302C" w:rsidP="009139A6">
      <w:r>
        <w:separator/>
      </w:r>
    </w:p>
  </w:endnote>
  <w:endnote w:type="continuationSeparator" w:id="0">
    <w:p w14:paraId="3049D6F1" w14:textId="77777777" w:rsidR="005E302C" w:rsidRDefault="005E30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2AF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6A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CF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8F77" w14:textId="77777777" w:rsidR="005E302C" w:rsidRDefault="005E302C" w:rsidP="009139A6">
      <w:r>
        <w:separator/>
      </w:r>
    </w:p>
  </w:footnote>
  <w:footnote w:type="continuationSeparator" w:id="0">
    <w:p w14:paraId="20EB603A" w14:textId="77777777" w:rsidR="005E302C" w:rsidRDefault="005E30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2EC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87A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F4F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2C"/>
    <w:rsid w:val="000666E0"/>
    <w:rsid w:val="002510B7"/>
    <w:rsid w:val="005C130B"/>
    <w:rsid w:val="005E302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484BA"/>
  <w15:chartTrackingRefBased/>
  <w15:docId w15:val="{FD5CDE94-7FF2-4E66-922F-DA138555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02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2022-03-08T20:35:00Z</dcterms:created>
  <dcterms:modified xsi:type="dcterms:W3CDTF">2022-03-08T20:36:00Z</dcterms:modified>
</cp:coreProperties>
</file>